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259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BURTON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D5CDA96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</w:p>
    <w:p w14:paraId="5E3A868E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</w:p>
    <w:p w14:paraId="0648DC2B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Salisbury into lands</w:t>
      </w:r>
    </w:p>
    <w:p w14:paraId="34330449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Isabel Beauchamp(q.v.).</w:t>
      </w:r>
    </w:p>
    <w:p w14:paraId="243833DF" w14:textId="77777777" w:rsidR="00D46EB9" w:rsidRDefault="00D46EB9" w:rsidP="00D46EB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B2AB334" w14:textId="77777777" w:rsidR="00D46EB9" w:rsidRDefault="00D46EB9" w:rsidP="00D46EB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pp.112-3)</w:t>
      </w:r>
    </w:p>
    <w:p w14:paraId="5029866A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</w:p>
    <w:p w14:paraId="64167702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</w:p>
    <w:p w14:paraId="4CE07426" w14:textId="77777777" w:rsidR="00D46EB9" w:rsidRDefault="00D46EB9" w:rsidP="00D46E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August 2023</w:t>
      </w:r>
    </w:p>
    <w:p w14:paraId="1B664DC0" w14:textId="2DE2167B" w:rsidR="00BA00AB" w:rsidRPr="00EB3209" w:rsidRDefault="00BA00AB" w:rsidP="00D46EB9">
      <w:pPr>
        <w:pStyle w:val="NoSpacing"/>
        <w:ind w:left="720" w:hanging="720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C169" w14:textId="77777777" w:rsidR="00D46EB9" w:rsidRDefault="00D46EB9" w:rsidP="009139A6">
      <w:r>
        <w:separator/>
      </w:r>
    </w:p>
  </w:endnote>
  <w:endnote w:type="continuationSeparator" w:id="0">
    <w:p w14:paraId="6232CD21" w14:textId="77777777" w:rsidR="00D46EB9" w:rsidRDefault="00D46E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D4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CC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0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70E1" w14:textId="77777777" w:rsidR="00D46EB9" w:rsidRDefault="00D46EB9" w:rsidP="009139A6">
      <w:r>
        <w:separator/>
      </w:r>
    </w:p>
  </w:footnote>
  <w:footnote w:type="continuationSeparator" w:id="0">
    <w:p w14:paraId="075E9C62" w14:textId="77777777" w:rsidR="00D46EB9" w:rsidRDefault="00D46E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62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F0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22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B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6EB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D142"/>
  <w15:chartTrackingRefBased/>
  <w15:docId w15:val="{7E7E6A72-6DA7-45D9-9FF0-AED9D1C4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2023-08-29T11:06:00Z</dcterms:created>
  <dcterms:modified xsi:type="dcterms:W3CDTF">2023-08-29T11:06:00Z</dcterms:modified>
</cp:coreProperties>
</file>